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การขอต่ออายุใบอนุญาตก่อสร้างดัดแปลงรื้อถอนหรือเคลื่อนย้ายอาคาร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8B4D6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11629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การขอต่ออายุใบอนุญาตก่อสร้างดัดแปลงรื้อถอนหรือเคลื่อนย้ายอาคาร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8B4D6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22/07/2015 13:23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ส่วนโยธาองค์การบริหารส่วนตำบลลุงเขว้า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ใบอนุญาตก่อสร้างดัดแปลงหรือเคลื่อนย้ายอาคาร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และอนุญาตรื้อถอนอาคาร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ตามมาตรา </w:t>
      </w:r>
      <w:r w:rsidRPr="000C2AAC">
        <w:rPr>
          <w:rFonts w:asciiTheme="minorBidi" w:hAnsiTheme="minorBidi"/>
          <w:noProof/>
          <w:sz w:val="32"/>
          <w:szCs w:val="32"/>
        </w:rPr>
        <w:t>22)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</w:t>
      </w:r>
      <w:r w:rsidR="008B4D63">
        <w:rPr>
          <w:rFonts w:asciiTheme="minorBidi" w:hAnsiTheme="minorBidi" w:hint="cs"/>
          <w:noProof/>
          <w:sz w:val="32"/>
          <w:szCs w:val="32"/>
          <w:cs/>
          <w:lang w:bidi="th-TH"/>
        </w:rPr>
        <w:t>ห้ใช้ได้</w:t>
      </w:r>
      <w:r w:rsidR="008B4D63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ตามระยะเวลาที่กําหนดไ</w:t>
      </w:r>
      <w:r w:rsidR="008B4D63">
        <w:rPr>
          <w:rFonts w:asciiTheme="minorBidi" w:hAnsiTheme="minorBidi" w:hint="cs"/>
          <w:noProof/>
          <w:sz w:val="32"/>
          <w:szCs w:val="32"/>
          <w:cs/>
          <w:lang w:bidi="th-TH"/>
        </w:rPr>
        <w:t>ว้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ในใบ</w:t>
      </w:r>
      <w:r w:rsidR="008B4D6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ถ้าผู้ได้</w:t>
      </w:r>
      <w:r w:rsidR="008B4D63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รับใบอนุญาตประสง</w:t>
      </w:r>
      <w:r w:rsidR="008B4D63">
        <w:rPr>
          <w:rFonts w:asciiTheme="minorBidi" w:hAnsiTheme="minorBidi" w:hint="cs"/>
          <w:noProof/>
          <w:sz w:val="32"/>
          <w:szCs w:val="32"/>
          <w:cs/>
          <w:lang w:bidi="th-TH"/>
        </w:rPr>
        <w:t>ค์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จะขอ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ต่อ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อายุใบอนุญาตจะ</w:t>
      </w:r>
      <w:r w:rsidR="008B4D63">
        <w:rPr>
          <w:rFonts w:asciiTheme="minorBidi" w:hAnsiTheme="minorBidi" w:hint="cs"/>
          <w:noProof/>
          <w:sz w:val="32"/>
          <w:szCs w:val="32"/>
          <w:cs/>
          <w:lang w:bidi="th-TH"/>
        </w:rPr>
        <w:t>ต้อ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งยื่นคําขอก</w:t>
      </w:r>
      <w:r w:rsidR="008B4D63">
        <w:rPr>
          <w:rFonts w:ascii="Cordia New" w:hAnsiTheme="minorBidi" w:hint="cs"/>
          <w:noProof/>
          <w:sz w:val="32"/>
          <w:szCs w:val="32"/>
          <w:cs/>
          <w:lang w:bidi="th-TH"/>
        </w:rPr>
        <w:t>่อ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ใบอนุญาตสิ้นอายุและเมื่อไ</w:t>
      </w:r>
      <w:r w:rsidR="008B4D63">
        <w:rPr>
          <w:rFonts w:asciiTheme="minorBidi" w:hAnsiTheme="minorBidi" w:hint="cs"/>
          <w:noProof/>
          <w:sz w:val="32"/>
          <w:szCs w:val="32"/>
          <w:cs/>
          <w:lang w:bidi="th-TH"/>
        </w:rPr>
        <w:t>ด้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ยื่นคําขอดังกล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่า</w:t>
      </w:r>
      <w:r w:rsidR="008B4D63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วแ</w:t>
      </w:r>
      <w:r w:rsidR="008B4D63">
        <w:rPr>
          <w:rFonts w:asciiTheme="minorBidi" w:hAnsiTheme="minorBidi" w:hint="cs"/>
          <w:noProof/>
          <w:sz w:val="32"/>
          <w:szCs w:val="32"/>
          <w:cs/>
          <w:lang w:bidi="th-TH"/>
        </w:rPr>
        <w:t>ล้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วใ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ห้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ดําเนินการ</w:t>
      </w:r>
      <w:r w:rsidR="008B4D63">
        <w:rPr>
          <w:rFonts w:asciiTheme="minorBidi" w:hAnsiTheme="minorBidi" w:hint="cs"/>
          <w:noProof/>
          <w:sz w:val="32"/>
          <w:szCs w:val="32"/>
          <w:cs/>
          <w:lang w:bidi="th-TH"/>
        </w:rPr>
        <w:t>ต่อ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ไป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ได้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จนก</w:t>
      </w:r>
      <w:r w:rsidR="008B4D63">
        <w:rPr>
          <w:rFonts w:asciiTheme="minorBidi" w:hAnsiTheme="minorBidi" w:hint="cs"/>
          <w:noProof/>
          <w:sz w:val="32"/>
          <w:szCs w:val="32"/>
          <w:cs/>
          <w:lang w:bidi="th-TH"/>
        </w:rPr>
        <w:t>ว่า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จ้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าพนักงาน</w:t>
      </w:r>
      <w:r w:rsidR="008B4D63">
        <w:rPr>
          <w:rFonts w:asciiTheme="minorBidi" w:hAnsiTheme="minorBidi" w:hint="cs"/>
          <w:noProof/>
          <w:sz w:val="32"/>
          <w:szCs w:val="32"/>
          <w:cs/>
          <w:lang w:bidi="th-TH"/>
        </w:rPr>
        <w:t>ท้อง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ถิ่นจะสั่ง</w:t>
      </w:r>
      <w:r w:rsidR="008B4D63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ไม่</w:t>
      </w:r>
      <w:r w:rsidR="008B4D63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อนุญาตใ</w:t>
      </w:r>
      <w:r w:rsidR="008B4D63">
        <w:rPr>
          <w:rFonts w:asciiTheme="minorBidi" w:hAnsiTheme="minorBidi" w:hint="cs"/>
          <w:noProof/>
          <w:sz w:val="32"/>
          <w:szCs w:val="32"/>
          <w:cs/>
          <w:lang w:bidi="th-TH"/>
        </w:rPr>
        <w:t>ห้ต่อ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อายุใบอนุญาตนั้น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ยื่นขอต่ออายุใบอนุญาตพร้อมเอกสาร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8B4D63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8B4D6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8B4D63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เจ้าพนักงานท้องถิ่นตรวจพิจารณาเอกสารประกอบการขอต่ออายุใบอนุญาต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8B4D63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8B4D6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8B4D63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สอบการดำเนินการตามใบอนุญาตว่าถึงขั้นตอนใดและแจ้งให้ผุ้ขอต่ออายุใบอนุญาตทรา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8B4D63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8B4D63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8B4D63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ต่ออายุใบอนุญาตก่อสร้างอาคารดัดแปลงอาคารรื้อถอนอาคารเคลื่อนย้ายอาคารดัดแปลงหรือใช้ที่จอดรถที่กลับรถและทางเข้าออกของรถเพื่อการยื่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สำเนาใบอนุญาตก่อสร้างดัดแปลงรื้อถอนหรือเคลื่อนย้าย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อาคารแล้วแต่กรณี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br/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องค์การบริหารส่วนตำบลลุงเขว้าอำเภอหนองบุญมากจังหวัดนครราชสีมา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br/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8B4D63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8B4D63" w:rsidRPr="000C2AAC" w:rsidTr="008B15C3">
        <w:tc>
          <w:tcPr>
            <w:tcW w:w="1418" w:type="dxa"/>
          </w:tcPr>
          <w:p w:rsidR="008B4D63" w:rsidRPr="000C2AAC" w:rsidRDefault="008B4D63" w:rsidP="008B15C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8B4D63" w:rsidRPr="000C2AAC" w:rsidRDefault="008B4D63" w:rsidP="008B15C3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8B4D63" w:rsidRPr="000C2AAC" w:rsidTr="008B15C3">
        <w:tc>
          <w:tcPr>
            <w:tcW w:w="1418" w:type="dxa"/>
          </w:tcPr>
          <w:p w:rsidR="008B4D63" w:rsidRPr="000C2AAC" w:rsidRDefault="008B4D63" w:rsidP="008B15C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8B4D63" w:rsidRPr="000C2AAC" w:rsidRDefault="008B4D63" w:rsidP="008B15C3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8B4D63" w:rsidRPr="000C2AAC" w:rsidTr="008B15C3">
        <w:tc>
          <w:tcPr>
            <w:tcW w:w="1418" w:type="dxa"/>
          </w:tcPr>
          <w:p w:rsidR="008B4D63" w:rsidRPr="000C2AAC" w:rsidRDefault="008B4D63" w:rsidP="008B15C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8B4D63" w:rsidRDefault="008B4D63" w:rsidP="008B15C3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8B4D63" w:rsidRPr="000C2AAC" w:rsidRDefault="008B4D63" w:rsidP="008B15C3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8B4D63" w:rsidRPr="000C2AAC" w:rsidTr="008B15C3">
        <w:tc>
          <w:tcPr>
            <w:tcW w:w="1418" w:type="dxa"/>
          </w:tcPr>
          <w:p w:rsidR="008B4D63" w:rsidRPr="000C2AAC" w:rsidRDefault="008B4D63" w:rsidP="008B15C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8B4D63" w:rsidRPr="000C2AAC" w:rsidRDefault="008B4D63" w:rsidP="008B15C3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8B4D63" w:rsidRPr="000C2AAC" w:rsidTr="008B15C3">
        <w:tc>
          <w:tcPr>
            <w:tcW w:w="1418" w:type="dxa"/>
          </w:tcPr>
          <w:p w:rsidR="008B4D63" w:rsidRPr="000C2AAC" w:rsidRDefault="008B4D63" w:rsidP="008B15C3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8B4D63" w:rsidRPr="000C2AAC" w:rsidRDefault="008B4D63" w:rsidP="008B15C3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87B" w:rsidRDefault="001B487B" w:rsidP="00C81DB8">
      <w:pPr>
        <w:spacing w:after="0" w:line="240" w:lineRule="auto"/>
      </w:pPr>
      <w:r>
        <w:separator/>
      </w:r>
    </w:p>
  </w:endnote>
  <w:endnote w:type="continuationSeparator" w:id="1">
    <w:p w:rsidR="001B487B" w:rsidRDefault="001B487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87B" w:rsidRDefault="001B487B" w:rsidP="00C81DB8">
      <w:pPr>
        <w:spacing w:after="0" w:line="240" w:lineRule="auto"/>
      </w:pPr>
      <w:r>
        <w:separator/>
      </w:r>
    </w:p>
  </w:footnote>
  <w:footnote w:type="continuationSeparator" w:id="1">
    <w:p w:rsidR="001B487B" w:rsidRDefault="001B487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1162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EC5032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EC503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B487B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17DA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11629"/>
    <w:rsid w:val="0085230C"/>
    <w:rsid w:val="00862FC5"/>
    <w:rsid w:val="0087182F"/>
    <w:rsid w:val="0087509D"/>
    <w:rsid w:val="008A3CB7"/>
    <w:rsid w:val="008B3521"/>
    <w:rsid w:val="008B4D63"/>
    <w:rsid w:val="008D7B9E"/>
    <w:rsid w:val="008E2900"/>
    <w:rsid w:val="00914267"/>
    <w:rsid w:val="00934C64"/>
    <w:rsid w:val="00957748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C5032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658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85</cp:revision>
  <cp:lastPrinted>2015-08-20T04:42:00Z</cp:lastPrinted>
  <dcterms:created xsi:type="dcterms:W3CDTF">2015-04-23T03:41:00Z</dcterms:created>
  <dcterms:modified xsi:type="dcterms:W3CDTF">2015-08-20T04:45:00Z</dcterms:modified>
</cp:coreProperties>
</file>